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AE1" w:rsidRPr="008A588C" w:rsidRDefault="00BF2AE1" w:rsidP="00BF2A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  <w:u w:val="single"/>
        </w:rPr>
        <w:t>Geoffrey SPYRK</w:t>
      </w:r>
      <w:r w:rsidRPr="008A588C">
        <w:rPr>
          <w:rFonts w:ascii="Times New Roman" w:hAnsi="Times New Roman" w:cs="Times New Roman"/>
          <w:sz w:val="24"/>
          <w:szCs w:val="24"/>
        </w:rPr>
        <w:t xml:space="preserve">       (fl.1432-3)</w:t>
      </w:r>
    </w:p>
    <w:p w:rsidR="00BF2AE1" w:rsidRPr="008A588C" w:rsidRDefault="00BF2AE1" w:rsidP="00BF2A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>Vicar of the church of Gateley, Norfolk.</w:t>
      </w:r>
    </w:p>
    <w:p w:rsidR="00BF2AE1" w:rsidRPr="008A588C" w:rsidRDefault="00BF2AE1" w:rsidP="00BF2A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AE1" w:rsidRPr="008A588C" w:rsidRDefault="00BF2AE1" w:rsidP="00BF2A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AE1" w:rsidRPr="008A588C" w:rsidRDefault="00BF2AE1" w:rsidP="00BF2A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 xml:space="preserve">         1432-3</w:t>
      </w:r>
      <w:r w:rsidRPr="008A588C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BF2AE1" w:rsidRPr="008A588C" w:rsidRDefault="00BF2AE1" w:rsidP="00BF2AE1">
      <w:pPr>
        <w:ind w:left="1440" w:hanging="720"/>
      </w:pPr>
      <w:r w:rsidRPr="008A588C">
        <w:tab/>
        <w:t>(“An Essay Towards a Topographical History of the County of Norfolk” vol.9 pp.503-6  Francis Blomefield)</w:t>
      </w:r>
    </w:p>
    <w:p w:rsidR="00BF2AE1" w:rsidRPr="008A588C" w:rsidRDefault="00BF2AE1" w:rsidP="00BF2AE1"/>
    <w:p w:rsidR="00BF2AE1" w:rsidRPr="008A588C" w:rsidRDefault="00BF2AE1" w:rsidP="00BF2AE1"/>
    <w:p w:rsidR="00BF2AE1" w:rsidRPr="008A588C" w:rsidRDefault="00BF2AE1" w:rsidP="00BF2A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>12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AE1" w:rsidRDefault="00BF2AE1" w:rsidP="00564E3C">
      <w:r>
        <w:separator/>
      </w:r>
    </w:p>
  </w:endnote>
  <w:endnote w:type="continuationSeparator" w:id="0">
    <w:p w:rsidR="00BF2AE1" w:rsidRDefault="00BF2AE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F2AE1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AE1" w:rsidRDefault="00BF2AE1" w:rsidP="00564E3C">
      <w:r>
        <w:separator/>
      </w:r>
    </w:p>
  </w:footnote>
  <w:footnote w:type="continuationSeparator" w:id="0">
    <w:p w:rsidR="00BF2AE1" w:rsidRDefault="00BF2AE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AE1"/>
    <w:rsid w:val="00372DC6"/>
    <w:rsid w:val="00564E3C"/>
    <w:rsid w:val="0064591D"/>
    <w:rsid w:val="00BF2AE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419368-3F5E-4541-84E2-BF9FE49AE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AE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2016-01-12T21:44:00Z</dcterms:created>
  <dcterms:modified xsi:type="dcterms:W3CDTF">2016-01-12T21:45:00Z</dcterms:modified>
</cp:coreProperties>
</file>